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00E7E" w:rsidTr="00700E7E" w14:paraId="538C800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E7E" w:rsidRDefault="00700E7E" w14:paraId="52B4D84B" w14:textId="6C4F07D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0E7E" w:rsidRDefault="00700E7E" w14:paraId="7EDA940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00E7E" w:rsidRDefault="00700E7E" w14:paraId="226DC82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00E7E" w:rsidRDefault="00700E7E" w14:paraId="68A36FE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00E7E" w:rsidRDefault="00700E7E" w14:paraId="6109E46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700E7E" w:rsidP="00700E7E" w:rsidRDefault="00700E7E" w14:paraId="5017D43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00E7E" w:rsidP="00700E7E" w:rsidRDefault="00700E7E" w14:paraId="3D346B9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00E7E" w:rsidP="00700E7E" w:rsidRDefault="00700E7E" w14:paraId="1F1049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St-2722/2019</w:t>
      </w:r>
    </w:p>
    <w:p w:rsidR="00700E7E" w:rsidP="00700E7E" w:rsidRDefault="00700E7E" w14:paraId="4ED28FEB" w14:textId="77777777">
      <w:pPr>
        <w:tabs>
          <w:tab w:val="left" w:pos="709"/>
        </w:tabs>
      </w:pPr>
      <w:r>
        <w:t xml:space="preserve"> </w:t>
      </w:r>
    </w:p>
    <w:p w:rsidR="00700E7E" w:rsidP="00700E7E" w:rsidRDefault="00700E7E" w14:paraId="7EE7F9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00E7E" w:rsidP="00700E7E" w:rsidRDefault="00700E7E" w14:paraId="2466CF4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00E7E" w:rsidP="00700E7E" w:rsidRDefault="00700E7E" w14:paraId="172A3A8C" w14:textId="77777777">
      <w:pPr>
        <w:tabs>
          <w:tab w:val="left" w:pos="709"/>
        </w:tabs>
      </w:pPr>
    </w:p>
    <w:p w:rsidR="00700E7E" w:rsidP="00700E7E" w:rsidRDefault="00700E7E" w14:paraId="4A14D45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700E7E" w:rsidP="00700E7E" w:rsidRDefault="00700E7E" w14:paraId="1C22F26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00E7E" w:rsidP="00700E7E" w:rsidRDefault="00700E7E" w14:paraId="03B97F35" w14:textId="77777777">
      <w:pPr>
        <w:tabs>
          <w:tab w:val="left" w:pos="709"/>
        </w:tabs>
      </w:pPr>
    </w:p>
    <w:p w:rsidR="00700E7E" w:rsidP="00700E7E" w:rsidRDefault="00700E7E" w14:paraId="7E51D36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00E7E" w:rsidP="00700E7E" w:rsidRDefault="00700E7E" w14:paraId="24288E6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00E7E" w:rsidP="00700E7E" w:rsidRDefault="00700E7E" w14:paraId="42ECF4A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00E7E" w:rsidP="00700E7E" w:rsidRDefault="00700E7E" w14:paraId="177219E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00E7E" w:rsidP="00700E7E" w:rsidRDefault="00700E7E" w14:paraId="0F57D8EF" w14:textId="77777777">
      <w:pPr>
        <w:tabs>
          <w:tab w:val="left" w:pos="709"/>
        </w:tabs>
      </w:pPr>
    </w:p>
    <w:p w:rsidR="00700E7E" w:rsidP="00700E7E" w:rsidRDefault="00700E7E" w14:paraId="3829F68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00E7E" w:rsidP="00700E7E" w:rsidRDefault="00700E7E" w14:paraId="3CE3919A" w14:textId="77777777">
      <w:pPr>
        <w:tabs>
          <w:tab w:val="left" w:pos="709"/>
        </w:tabs>
        <w:jc w:val="both"/>
      </w:pPr>
    </w:p>
    <w:p w:rsidR="00700E7E" w:rsidP="00700E7E" w:rsidRDefault="00700E7E" w14:paraId="0155A4C1" w14:textId="77777777">
      <w:pPr>
        <w:tabs>
          <w:tab w:val="left" w:pos="709"/>
        </w:tabs>
      </w:pPr>
      <w:r>
        <w:t xml:space="preserve"> </w:t>
      </w:r>
      <w:r>
        <w:tab/>
        <w:t>13. St-2722/2019</w:t>
      </w:r>
    </w:p>
    <w:p w:rsidR="00700E7E" w:rsidP="00700E7E" w:rsidRDefault="00700E7E" w14:paraId="4D9E317E" w14:textId="77777777">
      <w:pPr>
        <w:tabs>
          <w:tab w:val="left" w:pos="709"/>
        </w:tabs>
      </w:pPr>
    </w:p>
    <w:p w:rsidR="00700E7E" w:rsidP="00700E7E" w:rsidRDefault="00700E7E" w14:paraId="48DD7D2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00E7E" w:rsidP="00700E7E" w:rsidRDefault="00700E7E" w14:paraId="7416FFF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00E7E" w:rsidP="00700E7E" w:rsidRDefault="00700E7E" w14:paraId="31663C1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00E7E" w:rsidP="00700E7E" w:rsidRDefault="00700E7E" w14:paraId="3A1BE8FE" w14:textId="77777777">
      <w:pPr>
        <w:tabs>
          <w:tab w:val="left" w:pos="709"/>
        </w:tabs>
        <w:ind w:firstLine="708"/>
        <w:jc w:val="both"/>
      </w:pPr>
    </w:p>
    <w:p w:rsidR="00700E7E" w:rsidP="00700E7E" w:rsidRDefault="00700E7E" w14:paraId="5BC6194F" w14:textId="77777777">
      <w:pPr>
        <w:tabs>
          <w:tab w:val="left" w:pos="709"/>
        </w:tabs>
        <w:jc w:val="both"/>
      </w:pPr>
      <w:r>
        <w:t xml:space="preserve">protiv </w:t>
      </w:r>
    </w:p>
    <w:p w:rsidR="00700E7E" w:rsidP="00700E7E" w:rsidRDefault="00700E7E" w14:paraId="59C5DF0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00E7E" w:rsidP="00700E7E" w:rsidRDefault="00700E7E" w14:paraId="170964D6" w14:textId="77777777">
      <w:pPr>
        <w:tabs>
          <w:tab w:val="left" w:pos="709"/>
        </w:tabs>
        <w:ind w:left="708"/>
        <w:jc w:val="both"/>
      </w:pPr>
      <w:r>
        <w:tab/>
        <w:t>ZLATNI ULOG d.o.o., Zagreb, Dubrava 64, OIB: 60732467282</w:t>
      </w:r>
    </w:p>
    <w:p w:rsidR="00700E7E" w:rsidP="00700E7E" w:rsidRDefault="00700E7E" w14:paraId="5E6E2B0D" w14:textId="77777777">
      <w:pPr>
        <w:tabs>
          <w:tab w:val="left" w:pos="709"/>
        </w:tabs>
        <w:ind w:left="708"/>
        <w:jc w:val="both"/>
      </w:pPr>
    </w:p>
    <w:p w:rsidR="00700E7E" w:rsidP="00700E7E" w:rsidRDefault="00700E7E" w14:paraId="43766C3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00E7E" w:rsidP="00700E7E" w:rsidRDefault="00700E7E" w14:paraId="312323D2" w14:textId="77777777">
      <w:pPr>
        <w:tabs>
          <w:tab w:val="left" w:pos="709"/>
        </w:tabs>
        <w:jc w:val="both"/>
      </w:pPr>
    </w:p>
    <w:p w:rsidR="00700E7E" w:rsidP="00700E7E" w:rsidRDefault="00700E7E" w14:paraId="2C2209F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00E7E" w:rsidP="00700E7E" w:rsidRDefault="00700E7E" w14:paraId="30E4A73D" w14:textId="77777777">
      <w:pPr>
        <w:tabs>
          <w:tab w:val="left" w:pos="709"/>
        </w:tabs>
      </w:pPr>
    </w:p>
    <w:p w:rsidR="00700E7E" w:rsidP="00700E7E" w:rsidRDefault="00700E7E" w14:paraId="4EF0A19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00E7E" w:rsidP="00700E7E" w:rsidRDefault="00700E7E" w14:paraId="0073A37B" w14:textId="77777777">
      <w:pPr>
        <w:tabs>
          <w:tab w:val="left" w:pos="709"/>
        </w:tabs>
      </w:pPr>
    </w:p>
    <w:p w:rsidR="00700E7E" w:rsidP="00700E7E" w:rsidRDefault="00700E7E" w14:paraId="6F534AB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00E7E" w:rsidP="00700E7E" w:rsidRDefault="00700E7E" w14:paraId="6965848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00E7E" w:rsidP="00700E7E" w:rsidRDefault="00700E7E" w14:paraId="769A09A1" w14:textId="77777777">
      <w:pPr>
        <w:tabs>
          <w:tab w:val="left" w:pos="709"/>
        </w:tabs>
      </w:pPr>
    </w:p>
    <w:p w:rsidR="00700E7E" w:rsidP="00700E7E" w:rsidRDefault="00700E7E" w14:paraId="0E70567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B58870" w14:textId="0EB5887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0E7E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00E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0E7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0E7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0E7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0E7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00E7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00E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00E7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0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E7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E7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E7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E7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00E7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0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0E7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204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St-2722/2019</izvorni_sadrzaj>
    <derivirana_varijabla naziv="DomainObject.Predmet.OznakaBroj_1">St-2722/2019</derivirana_varijabla>
  </DomainObject.Predmet.OznakaBroj>
  <DomainObject.Predmet.OznakaBrojOptuznogAkta>
    <izvorni_sadrzaj>04-06-19-4799</izvorni_sadrzaj>
    <derivirana_varijabla naziv="DomainObject.Predmet.OznakaBrojOptuznogAkta_1">04-06-19-4799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ULOG d.o.o.</izvorni_sadrzaj>
    <derivirana_varijabla naziv="DomainObject.Predmet.ProtustrankaFormated_1">  ZLATNI ULOG d.o.o.</derivirana_varijabla>
  </DomainObject.Predmet.ProtustrankaFormated>
  <DomainObject.Predmet.ProtustrankaFormatedOIB>
    <izvorni_sadrzaj>  ZLATNI ULOG d.o.o., OIB 60732467282</izvorni_sadrzaj>
    <derivirana_varijabla naziv="DomainObject.Predmet.ProtustrankaFormatedOIB_1">  ZLATNI ULOG d.o.o., OIB 60732467282</derivirana_varijabla>
  </DomainObject.Predmet.ProtustrankaFormatedOIB>
  <DomainObject.Predmet.ProtustrankaFormatedWithAdress>
    <izvorni_sadrzaj> ZLATNI ULOG d.o.o., Dubrava 64, 10000 Zagreb</izvorni_sadrzaj>
    <derivirana_varijabla naziv="DomainObject.Predmet.ProtustrankaFormatedWithAdress_1"> ZLATNI ULOG d.o.o., Dubrava 64, 10000 Zagreb</derivirana_varijabla>
  </DomainObject.Predmet.ProtustrankaFormatedWithAdress>
  <DomainObject.Predmet.ProtustrankaFormatedWithAdressOIB>
    <izvorni_sadrzaj> ZLATNI ULOG d.o.o., OIB 60732467282, Dubrava 64, 10000 Zagreb</izvorni_sadrzaj>
    <derivirana_varijabla naziv="DomainObject.Predmet.ProtustrankaFormatedWithAdressOIB_1"> ZLATNI ULOG d.o.o., OIB 60732467282, Dubrava 64, 10000 Zagreb</derivirana_varijabla>
  </DomainObject.Predmet.ProtustrankaFormatedWithAdressOIB>
  <DomainObject.Predmet.ProtustrankaWithAdress>
    <izvorni_sadrzaj>ZLATNI ULOG d.o.o. Dubrava 64, 10000 Zagreb</izvorni_sadrzaj>
    <derivirana_varijabla naziv="DomainObject.Predmet.ProtustrankaWithAdress_1">ZLATNI ULOG d.o.o. Dubrava 64, 10000 Zagreb</derivirana_varijabla>
  </DomainObject.Predmet.ProtustrankaWithAdress>
  <DomainObject.Predmet.ProtustrankaWithAdressOIB>
    <izvorni_sadrzaj>ZLATNI ULOG d.o.o., OIB 60732467282, Dubrava 64, 10000 Zagreb</izvorni_sadrzaj>
    <derivirana_varijabla naziv="DomainObject.Predmet.ProtustrankaWithAdressOIB_1">ZLATNI ULOG d.o.o., OIB 60732467282, Dubrava 64, 10000 Zagreb</derivirana_varijabla>
  </DomainObject.Predmet.ProtustrankaWithAdressOIB>
  <DomainObject.Predmet.ProtustrankaNazivFormated>
    <izvorni_sadrzaj>ZLATNI ULOG d.o.o.</izvorni_sadrzaj>
    <derivirana_varijabla naziv="DomainObject.Predmet.ProtustrankaNazivFormated_1">ZLATNI ULOG d.o.o.</derivirana_varijabla>
  </DomainObject.Predmet.ProtustrankaNazivFormated>
  <DomainObject.Predmet.ProtustrankaNazivFormatedOIB>
    <izvorni_sadrzaj>ZLATNI ULOG d.o.o., OIB 60732467282</izvorni_sadrzaj>
    <derivirana_varijabla naziv="DomainObject.Predmet.ProtustrankaNazivFormatedOIB_1">ZLATNI ULOG d.o.o., OIB 60732467282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ZLATNI ULOG d.o.o.</item>
    </izvorni_sadrzaj>
    <derivirana_varijabla naziv="DomainObject.Predmet.ProtuStrankaListFormated_1">
      <item>ZLATNI ULOG d.o.o.</item>
    </derivirana_varijabla>
  </DomainObject.Predmet.ProtuStrankaListFormated>
  <DomainObject.Predmet.ProtuStrankaListFormatedOIB>
    <izvorni_sadrzaj>
      <item>ZLATNI ULOG d.o.o., OIB 60732467282</item>
    </izvorni_sadrzaj>
    <derivirana_varijabla naziv="DomainObject.Predmet.ProtuStrankaListFormatedOIB_1">
      <item>ZLATNI ULOG d.o.o., OIB 60732467282</item>
    </derivirana_varijabla>
  </DomainObject.Predmet.ProtuStrankaListFormatedOIB>
  <DomainObject.Predmet.ProtuStrankaListFormatedWithAdress>
    <izvorni_sadrzaj>
      <item>ZLATNI ULOG d.o.o., Dubrava 64, 10000 Zagreb</item>
    </izvorni_sadrzaj>
    <derivirana_varijabla naziv="DomainObject.Predmet.ProtuStrankaListFormatedWithAdress_1">
      <item>ZLATNI ULOG d.o.o., Dubrava 64, 10000 Zagreb</item>
    </derivirana_varijabla>
  </DomainObject.Predmet.ProtuStrankaListFormatedWithAdress>
  <DomainObject.Predmet.ProtuStrankaListFormatedWithAdressOIB>
    <izvorni_sadrzaj>
      <item>ZLATNI ULOG d.o.o., OIB 60732467282, Dubrava 64, 10000 Zagreb</item>
    </izvorni_sadrzaj>
    <derivirana_varijabla naziv="DomainObject.Predmet.ProtuStrankaListFormatedWithAdressOIB_1">
      <item>ZLATNI ULOG d.o.o., OIB 60732467282, Dubrava 64, 10000 Zagreb</item>
    </derivirana_varijabla>
  </DomainObject.Predmet.ProtuStrankaListFormatedWithAdressOIB>
  <DomainObject.Predmet.ProtuStrankaListNazivFormated>
    <izvorni_sadrzaj>
      <item>ZLATNI ULOG d.o.o.</item>
    </izvorni_sadrzaj>
    <derivirana_varijabla naziv="DomainObject.Predmet.ProtuStrankaListNazivFormated_1">
      <item>ZLATNI ULOG d.o.o.</item>
    </derivirana_varijabla>
  </DomainObject.Predmet.ProtuStrankaListNazivFormated>
  <DomainObject.Predmet.ProtuStrankaListNazivFormatedOIB>
    <izvorni_sadrzaj>
      <item>ZLATNI ULOG d.o.o., OIB 60732467282</item>
    </izvorni_sadrzaj>
    <derivirana_varijabla naziv="DomainObject.Predmet.ProtuStrankaListNazivFormatedOIB_1">
      <item>ZLATNI ULOG d.o.o., OIB 60732467282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ZLATNI ULOG d.o.o.</izvorni_sadrzaj>
    <derivirana_varijabla naziv="DomainObject.Predmet.ProtustrankaIDrugi_1">ZLATNI ULOG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ZLATNI ULOG d.o.o., OIB 60732467282, Dubrava 64, 10000 Zagreb</izvorni_sadrzaj>
    <derivirana_varijabla naziv="DomainObject.Predmet.ProtustrankaIDrugiAdressOIB_1">ZLATNI ULOG d.o.o., OIB 60732467282, Dubrava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ULOG d.o.o.</item>
      <item>Financijska agencija</item>
    </izvorni_sadrzaj>
    <derivirana_varijabla naziv="DomainObject.Predmet.SudioniciListNaziv_1">
      <item>ZLATNI ULOG d.o.o.</item>
      <item>Financijska agencija</item>
    </derivirana_varijabla>
  </DomainObject.Predmet.SudioniciListNaziv>
  <DomainObject.Predmet.SudioniciListAdressOIB>
    <izvorni_sadrzaj>
      <item>ZLATNI ULOG d.o.o., OIB 60732467282, Dubrava 64,10000 Zagreb</item>
      <item>Financijska agencija, OIB 85821130368, TRG SVIBANJSKIH ŽRTAVA 1995. 1,10000 Zagreb</item>
    </izvorni_sadrzaj>
    <derivirana_varijabla naziv="DomainObject.Predmet.SudioniciListAdressOIB_1">
      <item>ZLATNI ULOG d.o.o., OIB 60732467282, Dubrava 64,10000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60732467282</item>
      <item>, OIB 85821130368</item>
    </izvorni_sadrzaj>
    <derivirana_varijabla naziv="DomainObject.Predmet.SudioniciListNazivOIB_1">
      <item>, OIB 60732467282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